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99D6E" w14:textId="77777777" w:rsidR="00416842" w:rsidRDefault="00416842" w:rsidP="004168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BASSET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6296AA3" w14:textId="77777777" w:rsidR="00416842" w:rsidRDefault="00416842" w:rsidP="004168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Burpham</w:t>
      </w:r>
      <w:proofErr w:type="spellEnd"/>
      <w:r>
        <w:rPr>
          <w:rFonts w:ascii="Times New Roman" w:hAnsi="Times New Roman" w:cs="Times New Roman"/>
        </w:rPr>
        <w:t xml:space="preserve">, Surrey. </w:t>
      </w:r>
    </w:p>
    <w:p w14:paraId="2DECDBCA" w14:textId="77777777" w:rsidR="00416842" w:rsidRDefault="00416842" w:rsidP="00416842">
      <w:pPr>
        <w:rPr>
          <w:rFonts w:ascii="Times New Roman" w:hAnsi="Times New Roman" w:cs="Times New Roman"/>
        </w:rPr>
      </w:pPr>
    </w:p>
    <w:p w14:paraId="72B88F80" w14:textId="77777777" w:rsidR="00416842" w:rsidRDefault="00416842" w:rsidP="00416842">
      <w:pPr>
        <w:rPr>
          <w:rFonts w:ascii="Times New Roman" w:hAnsi="Times New Roman" w:cs="Times New Roman"/>
        </w:rPr>
      </w:pPr>
    </w:p>
    <w:p w14:paraId="2D660767" w14:textId="77777777" w:rsidR="00416842" w:rsidRDefault="00416842" w:rsidP="004168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Simon </w:t>
      </w:r>
      <w:proofErr w:type="spellStart"/>
      <w:r>
        <w:rPr>
          <w:rFonts w:ascii="Times New Roman" w:hAnsi="Times New Roman" w:cs="Times New Roman"/>
        </w:rPr>
        <w:t>Mounford</w:t>
      </w:r>
      <w:proofErr w:type="spellEnd"/>
      <w:r>
        <w:rPr>
          <w:rFonts w:ascii="Times New Roman" w:hAnsi="Times New Roman" w:cs="Times New Roman"/>
        </w:rPr>
        <w:t xml:space="preserve">(q.v.), his wife, Emma(q.v.), John </w:t>
      </w:r>
      <w:proofErr w:type="spellStart"/>
      <w:r>
        <w:rPr>
          <w:rFonts w:ascii="Times New Roman" w:hAnsi="Times New Roman" w:cs="Times New Roman"/>
        </w:rPr>
        <w:t>Fyhsher</w:t>
      </w:r>
      <w:proofErr w:type="spellEnd"/>
      <w:r>
        <w:rPr>
          <w:rFonts w:ascii="Times New Roman" w:hAnsi="Times New Roman" w:cs="Times New Roman"/>
        </w:rPr>
        <w:t>(q.v.) and</w:t>
      </w:r>
    </w:p>
    <w:p w14:paraId="3E36D575" w14:textId="77777777" w:rsidR="00416842" w:rsidRDefault="00416842" w:rsidP="004168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Braston</w:t>
      </w:r>
      <w:proofErr w:type="spellEnd"/>
      <w:r>
        <w:rPr>
          <w:rFonts w:ascii="Times New Roman" w:hAnsi="Times New Roman" w:cs="Times New Roman"/>
        </w:rPr>
        <w:t xml:space="preserve">(q.v.) brought a plaint of debt against him and Reginald </w:t>
      </w:r>
    </w:p>
    <w:p w14:paraId="58A7B794" w14:textId="77777777" w:rsidR="00416842" w:rsidRDefault="00416842" w:rsidP="004168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Basset of Pulborough, Sussex(q.v.).</w:t>
      </w:r>
    </w:p>
    <w:p w14:paraId="353A8CF2" w14:textId="77777777" w:rsidR="00416842" w:rsidRDefault="00416842" w:rsidP="004168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223DF423" w14:textId="77777777" w:rsidR="00416842" w:rsidRDefault="00416842" w:rsidP="00416842">
      <w:pPr>
        <w:rPr>
          <w:rFonts w:ascii="Times New Roman" w:hAnsi="Times New Roman" w:cs="Times New Roman"/>
        </w:rPr>
      </w:pPr>
    </w:p>
    <w:p w14:paraId="3DCB9C7C" w14:textId="77777777" w:rsidR="00416842" w:rsidRDefault="00416842" w:rsidP="00416842">
      <w:pPr>
        <w:rPr>
          <w:rFonts w:ascii="Times New Roman" w:hAnsi="Times New Roman" w:cs="Times New Roman"/>
        </w:rPr>
      </w:pPr>
    </w:p>
    <w:p w14:paraId="473F1C9C" w14:textId="77777777" w:rsidR="00416842" w:rsidRDefault="00416842" w:rsidP="004168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June 2018</w:t>
      </w:r>
    </w:p>
    <w:p w14:paraId="0218D28B" w14:textId="77777777" w:rsidR="006B2F86" w:rsidRPr="00E71FC3" w:rsidRDefault="0041684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70F37" w14:textId="77777777" w:rsidR="00416842" w:rsidRDefault="00416842" w:rsidP="00E71FC3">
      <w:r>
        <w:separator/>
      </w:r>
    </w:p>
  </w:endnote>
  <w:endnote w:type="continuationSeparator" w:id="0">
    <w:p w14:paraId="1CCA80B4" w14:textId="77777777" w:rsidR="00416842" w:rsidRDefault="0041684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41BF6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51CB15" w14:textId="77777777" w:rsidR="00416842" w:rsidRDefault="00416842" w:rsidP="00E71FC3">
      <w:r>
        <w:separator/>
      </w:r>
    </w:p>
  </w:footnote>
  <w:footnote w:type="continuationSeparator" w:id="0">
    <w:p w14:paraId="1790476F" w14:textId="77777777" w:rsidR="00416842" w:rsidRDefault="0041684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842"/>
    <w:rsid w:val="001A7C09"/>
    <w:rsid w:val="0041684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D18C3"/>
  <w15:chartTrackingRefBased/>
  <w15:docId w15:val="{F39B9055-39FD-4C85-98AC-3BB6D13D3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684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2018-07-19T19:40:00Z</dcterms:created>
  <dcterms:modified xsi:type="dcterms:W3CDTF">2018-07-19T19:40:00Z</dcterms:modified>
</cp:coreProperties>
</file>